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BD9D9" w14:textId="77777777" w:rsidR="00EC08BC" w:rsidRDefault="00EC08BC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555E81BE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9C753B">
        <w:rPr>
          <w:rFonts w:cs="Arial"/>
        </w:rPr>
        <w:t>:</w:t>
      </w:r>
      <w:r w:rsidR="00EC08BC" w:rsidRPr="009C753B">
        <w:rPr>
          <w:rFonts w:cs="Arial"/>
        </w:rPr>
        <w:t xml:space="preserve"> </w:t>
      </w:r>
      <w:r w:rsidR="00E15EC5" w:rsidRPr="009C753B">
        <w:rPr>
          <w:rFonts w:cs="Arial"/>
        </w:rPr>
        <w:t>7</w:t>
      </w:r>
      <w:r w:rsidR="0001424F">
        <w:rPr>
          <w:rFonts w:cs="Arial"/>
        </w:rPr>
        <w:t>9</w:t>
      </w:r>
      <w:r w:rsidR="00B859C5" w:rsidRPr="009C753B">
        <w:rPr>
          <w:rFonts w:cs="Arial"/>
        </w:rPr>
        <w:t>.2026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3572689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21770298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Ime in priimek strokovnjaka</w:t>
      </w:r>
      <w:r w:rsidR="008335AC">
        <w:rPr>
          <w:rFonts w:cs="Arial"/>
        </w:rPr>
        <w:t>: __________________________________________________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1FCA7E10" w14:textId="25B64760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  <w:r w:rsidR="00F27322">
        <w:rPr>
          <w:rFonts w:cs="Arial"/>
        </w:rPr>
        <w:t>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3BB6785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24231F3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2F3C45A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 xml:space="preserve">: </w:t>
      </w:r>
      <w:r w:rsidR="00F27322">
        <w:rPr>
          <w:rFonts w:cs="Arial"/>
        </w:rPr>
        <w:t>__</w:t>
      </w:r>
      <w:r w:rsidR="00062F74">
        <w:rPr>
          <w:rFonts w:cs="Arial"/>
        </w:rPr>
        <w:t>___________________</w:t>
      </w:r>
    </w:p>
    <w:p w14:paraId="46DBCDB5" w14:textId="77777777" w:rsidR="00F27322" w:rsidRDefault="00F2732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923AC9">
      <w:pPr>
        <w:jc w:val="center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68C752A1" w14:textId="77777777" w:rsidR="00F27322" w:rsidRDefault="001406C1" w:rsidP="00175541">
      <w:pPr>
        <w:jc w:val="both"/>
        <w:rPr>
          <w:rFonts w:cs="Arial"/>
        </w:rPr>
      </w:pPr>
      <w:r>
        <w:rPr>
          <w:rFonts w:cs="Arial"/>
        </w:rPr>
        <w:t xml:space="preserve">Opis </w:t>
      </w:r>
      <w:r w:rsidR="00227DA8">
        <w:rPr>
          <w:rFonts w:cs="Arial"/>
        </w:rPr>
        <w:t>referenčnega projekta</w:t>
      </w:r>
      <w:r w:rsidR="00EB544D">
        <w:rPr>
          <w:rFonts w:cs="Arial"/>
        </w:rPr>
        <w:t xml:space="preserve"> in vloga strokovnjaka pri izvedeni storitvi</w:t>
      </w:r>
      <w:r>
        <w:rPr>
          <w:rFonts w:cs="Arial"/>
        </w:rPr>
        <w:t xml:space="preserve"> </w:t>
      </w:r>
    </w:p>
    <w:p w14:paraId="5A7F9588" w14:textId="61BE9E2F" w:rsidR="001406C1" w:rsidRDefault="001406C1" w:rsidP="00175541">
      <w:pPr>
        <w:jc w:val="both"/>
        <w:rPr>
          <w:rFonts w:cs="Arial"/>
        </w:rPr>
      </w:pP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2.04)</w:t>
      </w:r>
      <w:r>
        <w:rPr>
          <w:rFonts w:cs="Arial"/>
        </w:rPr>
        <w:t>:_______________________________________</w:t>
      </w:r>
      <w:r w:rsidR="00AA7D7D">
        <w:rPr>
          <w:rFonts w:cs="Arial"/>
        </w:rPr>
        <w:t>______</w:t>
      </w:r>
    </w:p>
    <w:p w14:paraId="0612AF48" w14:textId="77777777" w:rsidR="001C0DED" w:rsidRDefault="001C0DED" w:rsidP="0040327E">
      <w:pPr>
        <w:rPr>
          <w:rFonts w:cs="Arial"/>
        </w:rPr>
      </w:pPr>
    </w:p>
    <w:p w14:paraId="2BF6484E" w14:textId="138BD8A8" w:rsidR="0040327E" w:rsidRDefault="00AA7D7D" w:rsidP="0040327E">
      <w:pPr>
        <w:rPr>
          <w:rFonts w:cs="Arial"/>
        </w:rPr>
      </w:pPr>
      <w:r>
        <w:rPr>
          <w:rFonts w:cs="Arial"/>
        </w:rPr>
        <w:t xml:space="preserve">Mesec in leto </w:t>
      </w:r>
      <w:r w:rsidR="00EB544D">
        <w:rPr>
          <w:rFonts w:cs="Arial"/>
        </w:rPr>
        <w:t>izvedene storitve:</w:t>
      </w:r>
      <w:r w:rsidR="00227DA8">
        <w:rPr>
          <w:rFonts w:cs="Arial"/>
        </w:rPr>
        <w:t xml:space="preserve"> </w:t>
      </w:r>
      <w:r>
        <w:rPr>
          <w:rFonts w:cs="Arial"/>
        </w:rPr>
        <w:t>__________________________</w:t>
      </w:r>
      <w:r w:rsidR="0040327E">
        <w:rPr>
          <w:rFonts w:cs="Arial"/>
        </w:rPr>
        <w:t>__________</w:t>
      </w:r>
      <w:r w:rsidR="00F27322">
        <w:rPr>
          <w:rFonts w:cs="Arial"/>
        </w:rPr>
        <w:t>_____</w:t>
      </w:r>
    </w:p>
    <w:p w14:paraId="257C2B7B" w14:textId="77777777" w:rsidR="0040327E" w:rsidRDefault="0040327E" w:rsidP="0040327E">
      <w:pPr>
        <w:rPr>
          <w:rFonts w:cs="Arial"/>
        </w:rPr>
      </w:pPr>
    </w:p>
    <w:p w14:paraId="74FB606B" w14:textId="20F8E142" w:rsidR="00880AC2" w:rsidRDefault="00880AC2" w:rsidP="0040327E">
      <w:pPr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</w:t>
      </w:r>
      <w:r w:rsidR="00AA7D7D">
        <w:rPr>
          <w:rFonts w:cs="Arial"/>
        </w:rPr>
        <w:t xml:space="preserve">navedeni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 zgoraj </w:t>
      </w:r>
      <w:r w:rsidR="00AA7D7D" w:rsidRPr="001406C1">
        <w:rPr>
          <w:rFonts w:cs="Arial"/>
        </w:rPr>
        <w:t>naveden</w:t>
      </w:r>
      <w:r w:rsidR="00AA7D7D">
        <w:rPr>
          <w:rFonts w:cs="Arial"/>
        </w:rPr>
        <w:t>o</w:t>
      </w:r>
      <w:r w:rsidR="00AA7D7D" w:rsidRPr="001406C1">
        <w:rPr>
          <w:rFonts w:cs="Arial"/>
        </w:rPr>
        <w:t xml:space="preserve"> </w:t>
      </w:r>
      <w:r w:rsidR="001406C1" w:rsidRPr="001406C1">
        <w:rPr>
          <w:rFonts w:cs="Arial"/>
        </w:rPr>
        <w:t>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11661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4022"/>
        <w:gridCol w:w="6029"/>
      </w:tblGrid>
      <w:tr w:rsidR="001E7C32" w14:paraId="4AE2D45D" w14:textId="77777777" w:rsidTr="00923AC9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4022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923AC9">
        <w:tc>
          <w:tcPr>
            <w:tcW w:w="161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923AC9">
        <w:tc>
          <w:tcPr>
            <w:tcW w:w="161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0EB5691B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AA7D7D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5B0412FA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</w:t>
      </w:r>
      <w:r w:rsidR="00AA5BA4">
        <w:rPr>
          <w:rFonts w:cs="Arial"/>
          <w:i/>
        </w:rPr>
        <w:t>e</w:t>
      </w:r>
      <w:r>
        <w:rPr>
          <w:rFonts w:cs="Arial"/>
          <w:i/>
        </w:rPr>
        <w:t>.</w:t>
      </w:r>
    </w:p>
    <w:p w14:paraId="2C770E24" w14:textId="6346074B" w:rsidR="00EF5515" w:rsidRPr="005B4793" w:rsidRDefault="00EF5515" w:rsidP="00880AC2">
      <w:pPr>
        <w:jc w:val="both"/>
        <w:rPr>
          <w:rFonts w:cs="Arial"/>
          <w:i/>
        </w:rPr>
      </w:pPr>
    </w:p>
    <w:sectPr w:rsidR="00EF5515" w:rsidRPr="005B4793" w:rsidSect="00923AC9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2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3097" w14:textId="77777777" w:rsidR="00DC66ED" w:rsidRDefault="00DC66ED">
      <w:r>
        <w:separator/>
      </w:r>
    </w:p>
  </w:endnote>
  <w:endnote w:type="continuationSeparator" w:id="0">
    <w:p w14:paraId="1C6FF657" w14:textId="77777777" w:rsidR="00DC66ED" w:rsidRDefault="00DC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3F96B" w14:textId="77777777" w:rsidR="0045135D" w:rsidRPr="00DC613E" w:rsidRDefault="0045135D" w:rsidP="0045135D">
    <w:pPr>
      <w:pStyle w:val="Noga"/>
    </w:pPr>
    <w:r>
      <w:rPr>
        <w:noProof/>
        <w14:ligatures w14:val="standardContextual"/>
      </w:rPr>
      <w:drawing>
        <wp:inline distT="0" distB="0" distL="0" distR="0" wp14:anchorId="19C7A012" wp14:editId="1A5480EC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36E2A1EC" wp14:editId="2F6A9973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915DC8" w14:textId="77777777" w:rsidR="0045135D" w:rsidRPr="00EB6048" w:rsidRDefault="0045135D" w:rsidP="0045135D">
    <w:pPr>
      <w:pStyle w:val="Noga"/>
    </w:pPr>
  </w:p>
  <w:p w14:paraId="503BF89D" w14:textId="77777777" w:rsidR="00370866" w:rsidRPr="0045135D" w:rsidRDefault="00370866" w:rsidP="0045135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15396" w14:textId="77777777" w:rsidR="00DC66ED" w:rsidRDefault="00DC66ED">
      <w:r>
        <w:separator/>
      </w:r>
    </w:p>
  </w:footnote>
  <w:footnote w:type="continuationSeparator" w:id="0">
    <w:p w14:paraId="7D0A43F1" w14:textId="77777777" w:rsidR="00DC66ED" w:rsidRDefault="00DC6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B859C5" w:rsidRPr="00A1445A" w14:paraId="5DCDE544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52C13C09" w14:textId="77777777" w:rsidR="00B859C5" w:rsidRPr="00C0552D" w:rsidRDefault="00B859C5" w:rsidP="00B859C5">
          <w:pPr>
            <w:tabs>
              <w:tab w:val="left" w:pos="2565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6FF3D177" wp14:editId="77B7C880">
                <wp:extent cx="1382573" cy="400218"/>
                <wp:effectExtent l="0" t="0" r="8255" b="0"/>
                <wp:docPr id="589511895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5A290241" w14:textId="77777777" w:rsidR="00B859C5" w:rsidRPr="00A1445A" w:rsidRDefault="00B859C5" w:rsidP="00B859C5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72486169" w14:textId="4ADFE0A9" w:rsidR="00B859C5" w:rsidRPr="00A1445A" w:rsidRDefault="00B859C5" w:rsidP="00B859C5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B859C5" w:rsidRPr="00D25C18" w14:paraId="575A88AB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3EE13FBD" w14:textId="243E6179" w:rsidR="00B859C5" w:rsidRPr="0019099D" w:rsidRDefault="00A942DF" w:rsidP="00B859C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OPRTI </w:t>
          </w:r>
          <w:r w:rsidR="00B859C5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62570DED" w14:textId="77777777" w:rsidR="00B859C5" w:rsidRPr="00D25C18" w:rsidRDefault="00B859C5" w:rsidP="00B859C5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0BE15E3" w14:textId="23CB5746" w:rsidR="00B859C5" w:rsidRPr="00D25C18" w:rsidRDefault="00B859C5" w:rsidP="00B859C5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01424F">
            <w:rPr>
              <w:rFonts w:cs="Arial"/>
              <w:sz w:val="16"/>
              <w:szCs w:val="16"/>
            </w:rPr>
            <w:t>6</w:t>
          </w:r>
          <w:r>
            <w:rPr>
              <w:rFonts w:cs="Arial"/>
              <w:sz w:val="16"/>
              <w:szCs w:val="16"/>
            </w:rPr>
            <w:t>a</w:t>
          </w:r>
        </w:p>
      </w:tc>
    </w:tr>
  </w:tbl>
  <w:p w14:paraId="4739F4D8" w14:textId="77777777" w:rsidR="00B859C5" w:rsidRPr="00FC6CF0" w:rsidRDefault="00B859C5" w:rsidP="00B859C5">
    <w:pPr>
      <w:pStyle w:val="Glava"/>
      <w:rPr>
        <w:rFonts w:cs="Arial"/>
        <w:sz w:val="2"/>
        <w:szCs w:val="2"/>
      </w:rPr>
    </w:pPr>
  </w:p>
  <w:p w14:paraId="1572CB74" w14:textId="77777777" w:rsidR="00B859C5" w:rsidRPr="00FC6CF0" w:rsidRDefault="00B859C5" w:rsidP="00B859C5">
    <w:pPr>
      <w:pStyle w:val="Glava"/>
      <w:rPr>
        <w:rFonts w:cs="Arial"/>
        <w:sz w:val="2"/>
        <w:szCs w:val="2"/>
      </w:rPr>
    </w:pPr>
  </w:p>
  <w:p w14:paraId="16BFB5D1" w14:textId="77777777" w:rsidR="00370866" w:rsidRPr="00B859C5" w:rsidRDefault="00370866" w:rsidP="00B859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82631109">
    <w:abstractNumId w:val="3"/>
  </w:num>
  <w:num w:numId="2" w16cid:durableId="680468644">
    <w:abstractNumId w:val="5"/>
  </w:num>
  <w:num w:numId="3" w16cid:durableId="517431201">
    <w:abstractNumId w:val="2"/>
  </w:num>
  <w:num w:numId="4" w16cid:durableId="2016226042">
    <w:abstractNumId w:val="1"/>
  </w:num>
  <w:num w:numId="5" w16cid:durableId="1499685857">
    <w:abstractNumId w:val="4"/>
  </w:num>
  <w:num w:numId="6" w16cid:durableId="30421432">
    <w:abstractNumId w:val="0"/>
  </w:num>
  <w:num w:numId="7" w16cid:durableId="1346905135">
    <w:abstractNumId w:val="7"/>
  </w:num>
  <w:num w:numId="8" w16cid:durableId="21168238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424F"/>
    <w:rsid w:val="00015330"/>
    <w:rsid w:val="00015B5A"/>
    <w:rsid w:val="000350A2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83A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6414"/>
    <w:rsid w:val="0017296F"/>
    <w:rsid w:val="00174BFE"/>
    <w:rsid w:val="00175541"/>
    <w:rsid w:val="00183318"/>
    <w:rsid w:val="001A192F"/>
    <w:rsid w:val="001A7BD0"/>
    <w:rsid w:val="001B0AD3"/>
    <w:rsid w:val="001C0DED"/>
    <w:rsid w:val="001C6AED"/>
    <w:rsid w:val="001D16E0"/>
    <w:rsid w:val="001D694D"/>
    <w:rsid w:val="001E7C32"/>
    <w:rsid w:val="001F4C72"/>
    <w:rsid w:val="001F6F0F"/>
    <w:rsid w:val="0020233B"/>
    <w:rsid w:val="00213ABA"/>
    <w:rsid w:val="00227DA8"/>
    <w:rsid w:val="00227FB0"/>
    <w:rsid w:val="00231CFA"/>
    <w:rsid w:val="0023216A"/>
    <w:rsid w:val="00235E41"/>
    <w:rsid w:val="0023692E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7FB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A28"/>
    <w:rsid w:val="003C0B6A"/>
    <w:rsid w:val="003C123B"/>
    <w:rsid w:val="003C485B"/>
    <w:rsid w:val="003C6C41"/>
    <w:rsid w:val="003D1272"/>
    <w:rsid w:val="003E4CFC"/>
    <w:rsid w:val="003E5C55"/>
    <w:rsid w:val="003F0DE7"/>
    <w:rsid w:val="003F4213"/>
    <w:rsid w:val="003F4DE6"/>
    <w:rsid w:val="0040327E"/>
    <w:rsid w:val="00406373"/>
    <w:rsid w:val="00425A9B"/>
    <w:rsid w:val="00431C6C"/>
    <w:rsid w:val="0043532D"/>
    <w:rsid w:val="00445049"/>
    <w:rsid w:val="0045135D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0E72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00C3B"/>
    <w:rsid w:val="00610BA5"/>
    <w:rsid w:val="006110C9"/>
    <w:rsid w:val="0061133D"/>
    <w:rsid w:val="00612663"/>
    <w:rsid w:val="006163B7"/>
    <w:rsid w:val="00617EBB"/>
    <w:rsid w:val="006315C1"/>
    <w:rsid w:val="0065152F"/>
    <w:rsid w:val="00661F9D"/>
    <w:rsid w:val="00662D8F"/>
    <w:rsid w:val="0066332D"/>
    <w:rsid w:val="00670A28"/>
    <w:rsid w:val="00670D1D"/>
    <w:rsid w:val="006776D7"/>
    <w:rsid w:val="006A6888"/>
    <w:rsid w:val="006B50BD"/>
    <w:rsid w:val="006D3E51"/>
    <w:rsid w:val="006D59F7"/>
    <w:rsid w:val="006D5A4C"/>
    <w:rsid w:val="006E377F"/>
    <w:rsid w:val="006F44F5"/>
    <w:rsid w:val="006F758E"/>
    <w:rsid w:val="007033C0"/>
    <w:rsid w:val="0072451C"/>
    <w:rsid w:val="007345D8"/>
    <w:rsid w:val="00741DF3"/>
    <w:rsid w:val="00743912"/>
    <w:rsid w:val="007445C0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39F3"/>
    <w:rsid w:val="00847017"/>
    <w:rsid w:val="00853F3C"/>
    <w:rsid w:val="0085416E"/>
    <w:rsid w:val="00872C47"/>
    <w:rsid w:val="008776CE"/>
    <w:rsid w:val="00880AC2"/>
    <w:rsid w:val="00882006"/>
    <w:rsid w:val="00882EA9"/>
    <w:rsid w:val="008911A1"/>
    <w:rsid w:val="00891FEB"/>
    <w:rsid w:val="00895F3B"/>
    <w:rsid w:val="008A757F"/>
    <w:rsid w:val="008A7619"/>
    <w:rsid w:val="008B25C9"/>
    <w:rsid w:val="008C22D3"/>
    <w:rsid w:val="008C2AC2"/>
    <w:rsid w:val="008D4CB9"/>
    <w:rsid w:val="008D6DCE"/>
    <w:rsid w:val="008E64FA"/>
    <w:rsid w:val="008F3E2F"/>
    <w:rsid w:val="008F78C7"/>
    <w:rsid w:val="00913408"/>
    <w:rsid w:val="00913CF8"/>
    <w:rsid w:val="00923AC9"/>
    <w:rsid w:val="00930C69"/>
    <w:rsid w:val="00933422"/>
    <w:rsid w:val="00941812"/>
    <w:rsid w:val="00943BC0"/>
    <w:rsid w:val="00945B2B"/>
    <w:rsid w:val="00946104"/>
    <w:rsid w:val="009514DD"/>
    <w:rsid w:val="0095198A"/>
    <w:rsid w:val="00953938"/>
    <w:rsid w:val="00961B7F"/>
    <w:rsid w:val="0096221E"/>
    <w:rsid w:val="00965BB4"/>
    <w:rsid w:val="00982A94"/>
    <w:rsid w:val="00996737"/>
    <w:rsid w:val="009A46DA"/>
    <w:rsid w:val="009A483D"/>
    <w:rsid w:val="009A64B7"/>
    <w:rsid w:val="009B0FC7"/>
    <w:rsid w:val="009B70DE"/>
    <w:rsid w:val="009B7404"/>
    <w:rsid w:val="009C29C7"/>
    <w:rsid w:val="009C5AA6"/>
    <w:rsid w:val="009C6284"/>
    <w:rsid w:val="009C753B"/>
    <w:rsid w:val="009D132C"/>
    <w:rsid w:val="009D21DD"/>
    <w:rsid w:val="009D40B0"/>
    <w:rsid w:val="009D492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942DF"/>
    <w:rsid w:val="00AA2F1C"/>
    <w:rsid w:val="00AA5BA4"/>
    <w:rsid w:val="00AA7D7D"/>
    <w:rsid w:val="00AB1522"/>
    <w:rsid w:val="00AB3346"/>
    <w:rsid w:val="00AB4674"/>
    <w:rsid w:val="00AC7224"/>
    <w:rsid w:val="00AC72E5"/>
    <w:rsid w:val="00AD3618"/>
    <w:rsid w:val="00AD7D8E"/>
    <w:rsid w:val="00AE57CA"/>
    <w:rsid w:val="00AF0AD6"/>
    <w:rsid w:val="00AF786B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0FEA"/>
    <w:rsid w:val="00B82AA3"/>
    <w:rsid w:val="00B859C5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C3486"/>
    <w:rsid w:val="00CD61B2"/>
    <w:rsid w:val="00CD6CEB"/>
    <w:rsid w:val="00CD7808"/>
    <w:rsid w:val="00CF12FC"/>
    <w:rsid w:val="00D05C1E"/>
    <w:rsid w:val="00D06278"/>
    <w:rsid w:val="00D12CEC"/>
    <w:rsid w:val="00D14FBD"/>
    <w:rsid w:val="00D2343D"/>
    <w:rsid w:val="00D278D4"/>
    <w:rsid w:val="00D31608"/>
    <w:rsid w:val="00D4322B"/>
    <w:rsid w:val="00D47195"/>
    <w:rsid w:val="00D577FB"/>
    <w:rsid w:val="00D579F3"/>
    <w:rsid w:val="00D707B4"/>
    <w:rsid w:val="00D7309B"/>
    <w:rsid w:val="00D77C8B"/>
    <w:rsid w:val="00D8275B"/>
    <w:rsid w:val="00D835B6"/>
    <w:rsid w:val="00D83E17"/>
    <w:rsid w:val="00D84490"/>
    <w:rsid w:val="00D92C6A"/>
    <w:rsid w:val="00DA0B86"/>
    <w:rsid w:val="00DB3E61"/>
    <w:rsid w:val="00DB469B"/>
    <w:rsid w:val="00DC66ED"/>
    <w:rsid w:val="00DE435E"/>
    <w:rsid w:val="00DF116B"/>
    <w:rsid w:val="00DF3D50"/>
    <w:rsid w:val="00E029F3"/>
    <w:rsid w:val="00E02C2C"/>
    <w:rsid w:val="00E0340C"/>
    <w:rsid w:val="00E15EC5"/>
    <w:rsid w:val="00E3300C"/>
    <w:rsid w:val="00E43C3D"/>
    <w:rsid w:val="00E550C0"/>
    <w:rsid w:val="00E61921"/>
    <w:rsid w:val="00E626AE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44D"/>
    <w:rsid w:val="00EB59CF"/>
    <w:rsid w:val="00EC08BC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15F4D"/>
    <w:rsid w:val="00F21B47"/>
    <w:rsid w:val="00F267C9"/>
    <w:rsid w:val="00F27322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E15EC5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45135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1713D512-6855-49F9-9637-BAD6A5129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B7E9B2-FE7A-4BB0-BA8F-D6542173B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1330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16</cp:revision>
  <cp:lastPrinted>2026-01-12T14:34:00Z</cp:lastPrinted>
  <dcterms:created xsi:type="dcterms:W3CDTF">2024-05-17T11:05:00Z</dcterms:created>
  <dcterms:modified xsi:type="dcterms:W3CDTF">2026-05-27T09:46:00Z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